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D3B" w:rsidRDefault="00DC5D3B" w:rsidP="00DC5D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MARCHANT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C5D3B" w:rsidRDefault="00DC5D3B" w:rsidP="00DC5D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5D3B" w:rsidRDefault="00DC5D3B" w:rsidP="00DC5D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5D3B" w:rsidRDefault="00DC5D3B" w:rsidP="00DC5D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Taunton,</w:t>
      </w:r>
    </w:p>
    <w:p w:rsidR="00DC5D3B" w:rsidRDefault="00DC5D3B" w:rsidP="00DC5D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Somerset, into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Hankeford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C5D3B" w:rsidRDefault="00DC5D3B" w:rsidP="00DC5D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21-238)</w:t>
      </w:r>
    </w:p>
    <w:p w:rsidR="00DC5D3B" w:rsidRDefault="00DC5D3B" w:rsidP="00DC5D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5D3B" w:rsidRDefault="00DC5D3B" w:rsidP="00DC5D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DC5D3B" w:rsidRDefault="00DC5D3B" w:rsidP="00DC5D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2016</w:t>
      </w:r>
      <w:bookmarkStart w:id="0" w:name="_GoBack"/>
      <w:bookmarkEnd w:id="0"/>
    </w:p>
    <w:sectPr w:rsidR="006B2F86" w:rsidRPr="00DC5D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D3B" w:rsidRDefault="00DC5D3B" w:rsidP="00E71FC3">
      <w:pPr>
        <w:spacing w:after="0" w:line="240" w:lineRule="auto"/>
      </w:pPr>
      <w:r>
        <w:separator/>
      </w:r>
    </w:p>
  </w:endnote>
  <w:endnote w:type="continuationSeparator" w:id="0">
    <w:p w:rsidR="00DC5D3B" w:rsidRDefault="00DC5D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D3B" w:rsidRDefault="00DC5D3B" w:rsidP="00E71FC3">
      <w:pPr>
        <w:spacing w:after="0" w:line="240" w:lineRule="auto"/>
      </w:pPr>
      <w:r>
        <w:separator/>
      </w:r>
    </w:p>
  </w:footnote>
  <w:footnote w:type="continuationSeparator" w:id="0">
    <w:p w:rsidR="00DC5D3B" w:rsidRDefault="00DC5D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D3B"/>
    <w:rsid w:val="00AB52E8"/>
    <w:rsid w:val="00B16D3F"/>
    <w:rsid w:val="00DC5D3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F7676"/>
  <w15:chartTrackingRefBased/>
  <w15:docId w15:val="{F9711D0E-8140-4C75-9DBF-2DB435209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3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2016-03-28T21:16:00Z</dcterms:created>
  <dcterms:modified xsi:type="dcterms:W3CDTF">2016-03-28T21:16:00Z</dcterms:modified>
</cp:coreProperties>
</file>